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D5D05" w14:textId="77777777" w:rsidR="00042C10" w:rsidRDefault="00042C10" w:rsidP="00042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WHYTE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57164488" w14:textId="77777777" w:rsidR="00042C10" w:rsidRDefault="00042C10" w:rsidP="00042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Suffolk. Chapman.</w:t>
      </w:r>
    </w:p>
    <w:p w14:paraId="0C500CB2" w14:textId="77777777" w:rsidR="00042C10" w:rsidRDefault="00042C10" w:rsidP="00042C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03C2BB" w14:textId="77777777" w:rsidR="00042C10" w:rsidRDefault="00042C10" w:rsidP="00042C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52775F" w14:textId="77777777" w:rsidR="00042C10" w:rsidRDefault="00042C10" w:rsidP="00042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Godewyn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Roger Feld</w:t>
      </w:r>
    </w:p>
    <w:p w14:paraId="3BBA3FAB" w14:textId="77777777" w:rsidR="00042C10" w:rsidRDefault="00042C10" w:rsidP="00042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Thaxted, Essex(q.v.).</w:t>
      </w:r>
    </w:p>
    <w:p w14:paraId="732959E3" w14:textId="77777777" w:rsidR="00042C10" w:rsidRDefault="00042C10" w:rsidP="00042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596A4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46A4058" w14:textId="77777777" w:rsidR="00042C10" w:rsidRDefault="00042C10" w:rsidP="00042C10">
      <w:pPr>
        <w:rPr>
          <w:rFonts w:ascii="Times New Roman" w:hAnsi="Times New Roman" w:cs="Times New Roman"/>
          <w:sz w:val="24"/>
          <w:szCs w:val="24"/>
        </w:rPr>
      </w:pPr>
    </w:p>
    <w:p w14:paraId="4B333294" w14:textId="77777777" w:rsidR="00042C10" w:rsidRDefault="00042C10" w:rsidP="00042C10">
      <w:pPr>
        <w:rPr>
          <w:rFonts w:ascii="Times New Roman" w:hAnsi="Times New Roman" w:cs="Times New Roman"/>
          <w:sz w:val="24"/>
          <w:szCs w:val="24"/>
        </w:rPr>
      </w:pPr>
    </w:p>
    <w:p w14:paraId="062843F7" w14:textId="77777777" w:rsidR="00042C10" w:rsidRDefault="00042C10" w:rsidP="00042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October 2022</w:t>
      </w:r>
    </w:p>
    <w:p w14:paraId="4A8B9A9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79F51" w14:textId="77777777" w:rsidR="00042C10" w:rsidRDefault="00042C10" w:rsidP="009139A6">
      <w:r>
        <w:separator/>
      </w:r>
    </w:p>
  </w:endnote>
  <w:endnote w:type="continuationSeparator" w:id="0">
    <w:p w14:paraId="7B1AC79A" w14:textId="77777777" w:rsidR="00042C10" w:rsidRDefault="00042C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BDC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A595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C29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6D584" w14:textId="77777777" w:rsidR="00042C10" w:rsidRDefault="00042C10" w:rsidP="009139A6">
      <w:r>
        <w:separator/>
      </w:r>
    </w:p>
  </w:footnote>
  <w:footnote w:type="continuationSeparator" w:id="0">
    <w:p w14:paraId="70E9FBAB" w14:textId="77777777" w:rsidR="00042C10" w:rsidRDefault="00042C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CD6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5B7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67B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10"/>
    <w:rsid w:val="00042C1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E108C"/>
  <w15:chartTrackingRefBased/>
  <w15:docId w15:val="{091035A6-C0EE-4221-8AE8-EBF960BD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C1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42C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2022-10-17T14:43:00Z</dcterms:created>
  <dcterms:modified xsi:type="dcterms:W3CDTF">2022-10-17T14:43:00Z</dcterms:modified>
</cp:coreProperties>
</file>